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7E0DB" w14:textId="77777777" w:rsidR="00860E8C" w:rsidRDefault="00860E8C" w:rsidP="00860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Eleanor FENNE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d.ca.1489)</w:t>
      </w:r>
    </w:p>
    <w:p w14:paraId="12A9F42C" w14:textId="77777777" w:rsidR="00860E8C" w:rsidRDefault="00860E8C" w:rsidP="00860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1D0901D2" w14:textId="77777777" w:rsidR="00860E8C" w:rsidRDefault="00860E8C" w:rsidP="00860E8C">
      <w:pPr>
        <w:pStyle w:val="NoSpacing"/>
        <w:rPr>
          <w:rFonts w:cs="Times New Roman"/>
          <w:szCs w:val="24"/>
        </w:rPr>
      </w:pPr>
    </w:p>
    <w:p w14:paraId="7D9793DA" w14:textId="77777777" w:rsidR="00860E8C" w:rsidRDefault="00860E8C" w:rsidP="00860E8C">
      <w:pPr>
        <w:pStyle w:val="NoSpacing"/>
        <w:rPr>
          <w:rFonts w:cs="Times New Roman"/>
          <w:szCs w:val="24"/>
        </w:rPr>
      </w:pPr>
    </w:p>
    <w:p w14:paraId="3B1005BC" w14:textId="77777777" w:rsidR="00860E8C" w:rsidRDefault="00860E8C" w:rsidP="00860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Feb.1489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Northamptonshire.</w:t>
      </w:r>
    </w:p>
    <w:p w14:paraId="70B8DABB" w14:textId="77777777" w:rsidR="00860E8C" w:rsidRDefault="00860E8C" w:rsidP="00860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p.87)</w:t>
      </w:r>
    </w:p>
    <w:p w14:paraId="7EAC252D" w14:textId="77777777" w:rsidR="00860E8C" w:rsidRDefault="00860E8C" w:rsidP="00860E8C">
      <w:pPr>
        <w:pStyle w:val="NoSpacing"/>
        <w:rPr>
          <w:rFonts w:cs="Times New Roman"/>
          <w:szCs w:val="24"/>
        </w:rPr>
      </w:pPr>
    </w:p>
    <w:p w14:paraId="2D1B2942" w14:textId="77777777" w:rsidR="00860E8C" w:rsidRDefault="00860E8C" w:rsidP="00860E8C">
      <w:pPr>
        <w:pStyle w:val="NoSpacing"/>
        <w:rPr>
          <w:rFonts w:cs="Times New Roman"/>
          <w:szCs w:val="24"/>
        </w:rPr>
      </w:pPr>
    </w:p>
    <w:p w14:paraId="060A90D6" w14:textId="77777777" w:rsidR="00860E8C" w:rsidRDefault="00860E8C" w:rsidP="00860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September 2024</w:t>
      </w:r>
    </w:p>
    <w:p w14:paraId="3DA656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CD1FB" w14:textId="77777777" w:rsidR="00860E8C" w:rsidRDefault="00860E8C" w:rsidP="009139A6">
      <w:r>
        <w:separator/>
      </w:r>
    </w:p>
  </w:endnote>
  <w:endnote w:type="continuationSeparator" w:id="0">
    <w:p w14:paraId="32C17CCB" w14:textId="77777777" w:rsidR="00860E8C" w:rsidRDefault="00860E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0BE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DF9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33B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E4258" w14:textId="77777777" w:rsidR="00860E8C" w:rsidRDefault="00860E8C" w:rsidP="009139A6">
      <w:r>
        <w:separator/>
      </w:r>
    </w:p>
  </w:footnote>
  <w:footnote w:type="continuationSeparator" w:id="0">
    <w:p w14:paraId="4130D0D9" w14:textId="77777777" w:rsidR="00860E8C" w:rsidRDefault="00860E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8D5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CB9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C4D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8C"/>
    <w:rsid w:val="000666E0"/>
    <w:rsid w:val="002510B7"/>
    <w:rsid w:val="00270799"/>
    <w:rsid w:val="005C130B"/>
    <w:rsid w:val="007F388D"/>
    <w:rsid w:val="00826F5C"/>
    <w:rsid w:val="00860E8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65256"/>
  <w15:chartTrackingRefBased/>
  <w15:docId w15:val="{3B536BD6-1D5E-46E2-AF49-3A865659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2024-09-15T18:04:00Z</dcterms:created>
  <dcterms:modified xsi:type="dcterms:W3CDTF">2024-09-15T18:04:00Z</dcterms:modified>
</cp:coreProperties>
</file>